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4FCD" w14:textId="77777777" w:rsidR="00CE1233" w:rsidRPr="002318E9" w:rsidRDefault="00CE1233" w:rsidP="00C66C32">
      <w:pPr>
        <w:pStyle w:val="Tittel"/>
        <w:rPr>
          <w:rFonts w:ascii="Aptos" w:hAnsi="Aptos"/>
          <w:noProof/>
        </w:rPr>
      </w:pPr>
      <w:r w:rsidRPr="002318E9">
        <w:rPr>
          <w:rFonts w:ascii="Aptos" w:hAnsi="Aptos"/>
          <w:noProof/>
        </w:rPr>
        <w:t>CV</w:t>
      </w:r>
      <w:r w:rsidR="008C78F8" w:rsidRPr="002318E9">
        <w:rPr>
          <w:rFonts w:ascii="Aptos" w:hAnsi="Aptos"/>
          <w:noProof/>
        </w:rPr>
        <w:t>-mal</w:t>
      </w:r>
    </w:p>
    <w:p w14:paraId="5BF55592" w14:textId="0004B1F6" w:rsidR="00FE4918" w:rsidRPr="002318E9" w:rsidRDefault="004E79E4" w:rsidP="002318E9">
      <w:pPr>
        <w:spacing w:after="480"/>
        <w:rPr>
          <w:rFonts w:ascii="Aptos" w:hAnsi="Aptos"/>
        </w:rPr>
      </w:pPr>
      <w:r w:rsidRPr="002318E9">
        <w:rPr>
          <w:rFonts w:ascii="Aptos" w:hAnsi="Aptos"/>
          <w:noProof/>
        </w:rPr>
        <w:t xml:space="preserve">Konkurranse: </w:t>
      </w:r>
      <w:r w:rsidR="00454A5E" w:rsidRPr="00454A5E">
        <w:rPr>
          <w:rFonts w:ascii="Aptos" w:hAnsi="Aptos"/>
          <w:i/>
          <w:iCs/>
          <w:noProof/>
        </w:rPr>
        <w:t> 2026/1415 – Vaktmestertjenester</w:t>
      </w:r>
    </w:p>
    <w:p w14:paraId="6DE0A3AB" w14:textId="77777777" w:rsidR="002318E9" w:rsidRPr="002318E9" w:rsidRDefault="00A7122C" w:rsidP="002318E9">
      <w:pPr>
        <w:spacing w:after="240"/>
        <w:rPr>
          <w:rFonts w:ascii="Aptos" w:hAnsi="Aptos"/>
          <w:sz w:val="22"/>
        </w:rPr>
      </w:pPr>
      <w:r w:rsidRPr="002318E9">
        <w:rPr>
          <w:rFonts w:ascii="Aptos" w:hAnsi="Aptos"/>
          <w:sz w:val="22"/>
        </w:rPr>
        <w:t>Navn:</w:t>
      </w:r>
      <w:r w:rsidR="00D72009" w:rsidRPr="002318E9">
        <w:rPr>
          <w:rFonts w:ascii="Aptos" w:hAnsi="Aptos"/>
          <w:sz w:val="22"/>
        </w:rPr>
        <w:t xml:space="preserve"> &lt;Navn&gt;</w:t>
      </w:r>
    </w:p>
    <w:p w14:paraId="5DF3CAF5" w14:textId="77777777" w:rsidR="001B3C58" w:rsidRPr="002318E9" w:rsidRDefault="00BC0C94" w:rsidP="002318E9">
      <w:pPr>
        <w:spacing w:after="240"/>
        <w:rPr>
          <w:rFonts w:ascii="Aptos" w:hAnsi="Aptos"/>
          <w:sz w:val="22"/>
        </w:rPr>
      </w:pPr>
      <w:r w:rsidRPr="002318E9">
        <w:rPr>
          <w:rFonts w:ascii="Aptos" w:hAnsi="Aptos"/>
          <w:sz w:val="22"/>
        </w:rPr>
        <w:t>Tiltenkt rolle</w:t>
      </w:r>
      <w:r w:rsidR="006A6B67" w:rsidRPr="002318E9">
        <w:rPr>
          <w:rFonts w:ascii="Aptos" w:hAnsi="Aptos"/>
          <w:sz w:val="22"/>
        </w:rPr>
        <w:t>:</w:t>
      </w:r>
      <w:r w:rsidRPr="002318E9">
        <w:rPr>
          <w:rFonts w:ascii="Aptos" w:hAnsi="Aptos"/>
          <w:sz w:val="22"/>
        </w:rPr>
        <w:t xml:space="preserve"> </w:t>
      </w:r>
      <w:r w:rsidR="00D72009" w:rsidRPr="002318E9">
        <w:rPr>
          <w:rFonts w:ascii="Aptos" w:hAnsi="Aptos"/>
          <w:sz w:val="22"/>
        </w:rPr>
        <w:t>&lt;Rolle&gt;</w:t>
      </w:r>
    </w:p>
    <w:p w14:paraId="6CBE124F" w14:textId="77777777" w:rsidR="00ED76DE" w:rsidRDefault="00D72009" w:rsidP="00106F19">
      <w:pPr>
        <w:rPr>
          <w:rFonts w:ascii="Aptos" w:hAnsi="Aptos"/>
          <w:sz w:val="22"/>
        </w:rPr>
      </w:pPr>
      <w:r w:rsidRPr="00D72009">
        <w:rPr>
          <w:rFonts w:ascii="Aptos" w:hAnsi="Aptos"/>
          <w:b/>
          <w:bCs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A9E5B78" wp14:editId="1CCF181E">
                <wp:simplePos x="0" y="0"/>
                <wp:positionH relativeFrom="margin">
                  <wp:align>left</wp:align>
                </wp:positionH>
                <wp:positionV relativeFrom="paragraph">
                  <wp:posOffset>320675</wp:posOffset>
                </wp:positionV>
                <wp:extent cx="5549900" cy="1625600"/>
                <wp:effectExtent l="0" t="0" r="12700" b="12700"/>
                <wp:wrapThrough wrapText="bothSides">
                  <wp:wrapPolygon edited="0">
                    <wp:start x="0" y="0"/>
                    <wp:lineTo x="0" y="21516"/>
                    <wp:lineTo x="21575" y="21516"/>
                    <wp:lineTo x="21575" y="0"/>
                    <wp:lineTo x="0" y="0"/>
                  </wp:wrapPolygon>
                </wp:wrapThrough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9900" cy="162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7677" w14:textId="77777777" w:rsidR="00D72009" w:rsidRPr="00D72009" w:rsidRDefault="00D72009">
                            <w:pPr>
                              <w:rPr>
                                <w:rFonts w:ascii="Aptos" w:hAnsi="Aptos"/>
                              </w:rPr>
                            </w:pPr>
                            <w:r w:rsidRPr="00D72009">
                              <w:rPr>
                                <w:rFonts w:ascii="Aptos" w:hAnsi="Aptos"/>
                                <w:sz w:val="22"/>
                              </w:rPr>
                              <w:t>[Fang leserens oppmerksomhet med en god oppsummering av CV-ens innhold og relevant tilbudt kompetanse i anskaffelsen]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9E5B78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0;margin-top:25.25pt;width:437pt;height:128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">
                <v:textbox>
                  <w:txbxContent>
                    <w:p w14:paraId="12857677" w14:textId="77777777" w:rsidR="00D72009" w:rsidRPr="00D72009" w:rsidRDefault="00D72009">
                      <w:pPr>
                        <w:rPr>
                          <w:rFonts w:ascii="Aptos" w:hAnsi="Aptos"/>
                        </w:rPr>
                      </w:pPr>
                      <w:r w:rsidRPr="00D72009">
                        <w:rPr>
                          <w:rFonts w:ascii="Aptos" w:hAnsi="Aptos"/>
                          <w:sz w:val="22"/>
                        </w:rPr>
                        <w:t>[Fang leserens oppmerksomhet med en god oppsummering av CV-ens innhold og relevant tilbudt kompetanse i anskaffelsen]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ED76DE" w:rsidRPr="00D72009">
        <w:rPr>
          <w:rFonts w:ascii="Aptos" w:hAnsi="Aptos"/>
          <w:b/>
          <w:bCs/>
          <w:sz w:val="22"/>
        </w:rPr>
        <w:t xml:space="preserve">Kort sammendrag av </w:t>
      </w:r>
      <w:r w:rsidRPr="00D72009">
        <w:rPr>
          <w:rFonts w:ascii="Aptos" w:hAnsi="Aptos"/>
          <w:b/>
          <w:bCs/>
          <w:sz w:val="22"/>
        </w:rPr>
        <w:t>kompetansen til</w:t>
      </w:r>
      <w:r>
        <w:rPr>
          <w:rFonts w:ascii="Aptos" w:hAnsi="Aptos"/>
          <w:sz w:val="22"/>
        </w:rPr>
        <w:t xml:space="preserve"> </w:t>
      </w:r>
      <w:r w:rsidRPr="00D72009">
        <w:rPr>
          <w:rFonts w:ascii="Aptos" w:hAnsi="Aptos"/>
          <w:b/>
          <w:bCs/>
          <w:sz w:val="22"/>
        </w:rPr>
        <w:t>&lt;tilbudt ressurs&gt;:</w:t>
      </w:r>
    </w:p>
    <w:p w14:paraId="52D163D3" w14:textId="77777777" w:rsidR="001B3C58" w:rsidRPr="005F53C3" w:rsidRDefault="00D72009" w:rsidP="005F53C3">
      <w:pPr>
        <w:pStyle w:val="Overskrift1"/>
      </w:pPr>
      <w:r w:rsidRPr="005F53C3">
        <w:t>U</w:t>
      </w:r>
      <w:r w:rsidR="00E7018D" w:rsidRPr="005F53C3">
        <w:t>tdanning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28"/>
        <w:gridCol w:w="1590"/>
        <w:gridCol w:w="2606"/>
        <w:gridCol w:w="3260"/>
      </w:tblGrid>
      <w:tr w:rsidR="00A516E4" w:rsidRPr="00E72AEC" w14:paraId="3CBACC16" w14:textId="77777777" w:rsidTr="00A516E4">
        <w:tc>
          <w:tcPr>
            <w:tcW w:w="2918" w:type="dxa"/>
            <w:gridSpan w:val="2"/>
            <w:shd w:val="clear" w:color="auto" w:fill="D9D9D9" w:themeFill="background1" w:themeFillShade="D9"/>
          </w:tcPr>
          <w:p w14:paraId="45EF6AB2" w14:textId="77777777" w:rsidR="00A516E4" w:rsidRPr="005F53C3" w:rsidRDefault="00A516E4" w:rsidP="005F53C3">
            <w:pPr>
              <w:pStyle w:val="Tabellnormal"/>
              <w:rPr>
                <w:b/>
                <w:szCs w:val="20"/>
              </w:rPr>
            </w:pPr>
            <w:r w:rsidRPr="005F53C3">
              <w:rPr>
                <w:b/>
                <w:szCs w:val="20"/>
              </w:rPr>
              <w:t>Tidsperiode fra</w:t>
            </w:r>
            <w:r w:rsidR="008D252D" w:rsidRPr="005F53C3">
              <w:rPr>
                <w:b/>
                <w:szCs w:val="20"/>
              </w:rPr>
              <w:t xml:space="preserve"> </w:t>
            </w:r>
            <w:r w:rsidRPr="005F53C3">
              <w:rPr>
                <w:b/>
                <w:szCs w:val="20"/>
              </w:rPr>
              <w:t>-</w:t>
            </w:r>
            <w:r w:rsidR="008D252D" w:rsidRPr="005F53C3">
              <w:rPr>
                <w:b/>
                <w:szCs w:val="20"/>
              </w:rPr>
              <w:t xml:space="preserve"> </w:t>
            </w:r>
            <w:r w:rsidRPr="005F53C3">
              <w:rPr>
                <w:b/>
                <w:szCs w:val="20"/>
              </w:rPr>
              <w:t>til</w:t>
            </w:r>
          </w:p>
        </w:tc>
        <w:tc>
          <w:tcPr>
            <w:tcW w:w="2606" w:type="dxa"/>
            <w:shd w:val="clear" w:color="auto" w:fill="D9D9D9" w:themeFill="background1" w:themeFillShade="D9"/>
          </w:tcPr>
          <w:p w14:paraId="0CDD0EBA" w14:textId="77777777" w:rsidR="00A516E4" w:rsidRPr="005F53C3" w:rsidRDefault="00A516E4" w:rsidP="005F53C3">
            <w:pPr>
              <w:pStyle w:val="Tabellnormal"/>
              <w:rPr>
                <w:b/>
                <w:szCs w:val="20"/>
              </w:rPr>
            </w:pPr>
            <w:r w:rsidRPr="005F53C3">
              <w:rPr>
                <w:b/>
                <w:szCs w:val="20"/>
              </w:rPr>
              <w:t>Utdanningssted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78AA3CE" w14:textId="77777777" w:rsidR="00A516E4" w:rsidRPr="005F53C3" w:rsidRDefault="00A516E4" w:rsidP="005F53C3">
            <w:pPr>
              <w:pStyle w:val="Tabellnormal"/>
              <w:rPr>
                <w:b/>
                <w:szCs w:val="20"/>
              </w:rPr>
            </w:pPr>
            <w:r w:rsidRPr="005F53C3">
              <w:rPr>
                <w:b/>
                <w:szCs w:val="20"/>
              </w:rPr>
              <w:t>Oppnådd grad/beskrivelse</w:t>
            </w:r>
          </w:p>
        </w:tc>
      </w:tr>
      <w:tr w:rsidR="00A516E4" w:rsidRPr="00E72AEC" w14:paraId="5D46BF9B" w14:textId="77777777" w:rsidTr="00A516E4">
        <w:tc>
          <w:tcPr>
            <w:tcW w:w="1328" w:type="dxa"/>
          </w:tcPr>
          <w:p w14:paraId="65342EF3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  <w:r w:rsidRPr="005F53C3">
              <w:rPr>
                <w:szCs w:val="20"/>
              </w:rPr>
              <w:t>&lt;mnd. år&gt;</w:t>
            </w:r>
          </w:p>
        </w:tc>
        <w:tc>
          <w:tcPr>
            <w:tcW w:w="1590" w:type="dxa"/>
          </w:tcPr>
          <w:p w14:paraId="1DF9FAA5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  <w:r w:rsidRPr="005F53C3">
              <w:rPr>
                <w:szCs w:val="20"/>
              </w:rPr>
              <w:t>&lt;mnd. år&gt;</w:t>
            </w:r>
          </w:p>
        </w:tc>
        <w:tc>
          <w:tcPr>
            <w:tcW w:w="2606" w:type="dxa"/>
          </w:tcPr>
          <w:p w14:paraId="1A1141AB" w14:textId="77777777" w:rsidR="00A516E4" w:rsidRPr="005F53C3" w:rsidRDefault="00820F20" w:rsidP="005F53C3">
            <w:pPr>
              <w:pStyle w:val="Tabellnormal"/>
              <w:rPr>
                <w:szCs w:val="20"/>
              </w:rPr>
            </w:pPr>
            <w:r w:rsidRPr="005F53C3">
              <w:rPr>
                <w:szCs w:val="20"/>
              </w:rPr>
              <w:t>&lt;Navn&gt;</w:t>
            </w:r>
          </w:p>
        </w:tc>
        <w:tc>
          <w:tcPr>
            <w:tcW w:w="3260" w:type="dxa"/>
          </w:tcPr>
          <w:p w14:paraId="2310F9AA" w14:textId="77777777" w:rsidR="00A516E4" w:rsidRPr="005F53C3" w:rsidRDefault="00820F20" w:rsidP="005F53C3">
            <w:pPr>
              <w:pStyle w:val="Tabellnormal"/>
              <w:rPr>
                <w:szCs w:val="20"/>
              </w:rPr>
            </w:pPr>
            <w:r w:rsidRPr="005F53C3">
              <w:rPr>
                <w:szCs w:val="20"/>
              </w:rPr>
              <w:t>&lt;Oppnådd grad/beskrivelse&gt;</w:t>
            </w:r>
          </w:p>
        </w:tc>
      </w:tr>
      <w:tr w:rsidR="00A516E4" w:rsidRPr="00E72AEC" w14:paraId="628913C4" w14:textId="77777777" w:rsidTr="00A516E4">
        <w:tc>
          <w:tcPr>
            <w:tcW w:w="1328" w:type="dxa"/>
          </w:tcPr>
          <w:p w14:paraId="7E3176C5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1590" w:type="dxa"/>
          </w:tcPr>
          <w:p w14:paraId="4AA65F1F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2606" w:type="dxa"/>
          </w:tcPr>
          <w:p w14:paraId="6B9C1654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3260" w:type="dxa"/>
          </w:tcPr>
          <w:p w14:paraId="5E118E33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</w:tr>
      <w:tr w:rsidR="00A516E4" w:rsidRPr="00E72AEC" w14:paraId="33EAC0DA" w14:textId="77777777" w:rsidTr="00A516E4">
        <w:tc>
          <w:tcPr>
            <w:tcW w:w="1328" w:type="dxa"/>
          </w:tcPr>
          <w:p w14:paraId="3FC82CDB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1590" w:type="dxa"/>
          </w:tcPr>
          <w:p w14:paraId="7D6DA18D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2606" w:type="dxa"/>
          </w:tcPr>
          <w:p w14:paraId="71DB8FD0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3260" w:type="dxa"/>
          </w:tcPr>
          <w:p w14:paraId="0F29067E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</w:tr>
      <w:tr w:rsidR="00A516E4" w:rsidRPr="00E72AEC" w14:paraId="3DCD5A40" w14:textId="77777777" w:rsidTr="00A516E4">
        <w:tc>
          <w:tcPr>
            <w:tcW w:w="1328" w:type="dxa"/>
          </w:tcPr>
          <w:p w14:paraId="4FF5440F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1590" w:type="dxa"/>
          </w:tcPr>
          <w:p w14:paraId="0F40DDA0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2606" w:type="dxa"/>
          </w:tcPr>
          <w:p w14:paraId="4683055D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3260" w:type="dxa"/>
          </w:tcPr>
          <w:p w14:paraId="2B718A24" w14:textId="77777777" w:rsidR="00A516E4" w:rsidRPr="005F53C3" w:rsidRDefault="00A516E4" w:rsidP="005F53C3">
            <w:pPr>
              <w:pStyle w:val="Tabellnormal"/>
              <w:rPr>
                <w:szCs w:val="20"/>
              </w:rPr>
            </w:pPr>
          </w:p>
        </w:tc>
      </w:tr>
    </w:tbl>
    <w:p w14:paraId="0A0C148E" w14:textId="77777777" w:rsidR="00A516E4" w:rsidRPr="00DD7785" w:rsidRDefault="00A516E4" w:rsidP="005F53C3">
      <w:pPr>
        <w:pStyle w:val="Overskrift1"/>
      </w:pPr>
      <w:r w:rsidRPr="00DD7785">
        <w:t>Kurs, sertifiseringer</w:t>
      </w:r>
      <w:r w:rsidR="00820F20" w:rsidRPr="00DD7785">
        <w:t xml:space="preserve"> mv.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28"/>
        <w:gridCol w:w="1590"/>
        <w:gridCol w:w="5866"/>
      </w:tblGrid>
      <w:tr w:rsidR="00D10647" w:rsidRPr="005F53C3" w14:paraId="03F41BB7" w14:textId="77777777" w:rsidTr="00D10647">
        <w:tc>
          <w:tcPr>
            <w:tcW w:w="2918" w:type="dxa"/>
            <w:gridSpan w:val="2"/>
            <w:shd w:val="clear" w:color="auto" w:fill="D9D9D9" w:themeFill="background1" w:themeFillShade="D9"/>
          </w:tcPr>
          <w:p w14:paraId="0C7D541F" w14:textId="77777777" w:rsidR="00D10647" w:rsidRPr="005F53C3" w:rsidRDefault="00D10647" w:rsidP="005F53C3">
            <w:pPr>
              <w:pStyle w:val="Tabellnormal"/>
              <w:rPr>
                <w:b/>
                <w:bCs w:val="0"/>
              </w:rPr>
            </w:pPr>
            <w:r w:rsidRPr="005F53C3">
              <w:rPr>
                <w:b/>
                <w:bCs w:val="0"/>
              </w:rPr>
              <w:t>Tidsperiode fra - til</w:t>
            </w:r>
          </w:p>
        </w:tc>
        <w:tc>
          <w:tcPr>
            <w:tcW w:w="5866" w:type="dxa"/>
            <w:shd w:val="clear" w:color="auto" w:fill="D9D9D9" w:themeFill="background1" w:themeFillShade="D9"/>
          </w:tcPr>
          <w:p w14:paraId="3F10D625" w14:textId="77777777" w:rsidR="00D10647" w:rsidRPr="005F53C3" w:rsidRDefault="00D10647" w:rsidP="005F53C3">
            <w:pPr>
              <w:pStyle w:val="Tabellnormal"/>
              <w:rPr>
                <w:b/>
                <w:bCs w:val="0"/>
              </w:rPr>
            </w:pPr>
            <w:r w:rsidRPr="005F53C3">
              <w:rPr>
                <w:b/>
                <w:bCs w:val="0"/>
              </w:rPr>
              <w:t>Beskrivelse</w:t>
            </w:r>
          </w:p>
        </w:tc>
      </w:tr>
      <w:tr w:rsidR="00D10647" w:rsidRPr="005F53C3" w14:paraId="44621C36" w14:textId="77777777" w:rsidTr="00D10647">
        <w:tc>
          <w:tcPr>
            <w:tcW w:w="1328" w:type="dxa"/>
          </w:tcPr>
          <w:p w14:paraId="46D7FFE4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  <w:r w:rsidRPr="005F53C3">
              <w:rPr>
                <w:szCs w:val="20"/>
              </w:rPr>
              <w:t>&lt;mnd. år&gt;</w:t>
            </w:r>
          </w:p>
        </w:tc>
        <w:tc>
          <w:tcPr>
            <w:tcW w:w="1590" w:type="dxa"/>
          </w:tcPr>
          <w:p w14:paraId="6780A172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  <w:r w:rsidRPr="005F53C3">
              <w:rPr>
                <w:szCs w:val="20"/>
              </w:rPr>
              <w:t>&lt;mnd. år&gt;</w:t>
            </w:r>
          </w:p>
        </w:tc>
        <w:tc>
          <w:tcPr>
            <w:tcW w:w="5866" w:type="dxa"/>
          </w:tcPr>
          <w:p w14:paraId="4CBE8787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  <w:r w:rsidRPr="005F53C3">
              <w:rPr>
                <w:szCs w:val="20"/>
              </w:rPr>
              <w:t>&lt;</w:t>
            </w:r>
            <w:r w:rsidR="00AD2C9A" w:rsidRPr="005F53C3">
              <w:rPr>
                <w:szCs w:val="20"/>
              </w:rPr>
              <w:t>Beskrivelse</w:t>
            </w:r>
            <w:r w:rsidRPr="005F53C3">
              <w:rPr>
                <w:szCs w:val="20"/>
              </w:rPr>
              <w:t>&gt;</w:t>
            </w:r>
          </w:p>
        </w:tc>
      </w:tr>
      <w:tr w:rsidR="00D10647" w:rsidRPr="005F53C3" w14:paraId="47BB2221" w14:textId="77777777" w:rsidTr="00D10647">
        <w:tc>
          <w:tcPr>
            <w:tcW w:w="1328" w:type="dxa"/>
          </w:tcPr>
          <w:p w14:paraId="02E1191D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1590" w:type="dxa"/>
          </w:tcPr>
          <w:p w14:paraId="108D2AAE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5866" w:type="dxa"/>
          </w:tcPr>
          <w:p w14:paraId="12AB1116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</w:p>
        </w:tc>
      </w:tr>
      <w:tr w:rsidR="00D10647" w:rsidRPr="005F53C3" w14:paraId="7756ABB0" w14:textId="77777777" w:rsidTr="00D10647">
        <w:tc>
          <w:tcPr>
            <w:tcW w:w="1328" w:type="dxa"/>
          </w:tcPr>
          <w:p w14:paraId="71191B1C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1590" w:type="dxa"/>
          </w:tcPr>
          <w:p w14:paraId="6B31FA2E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5866" w:type="dxa"/>
          </w:tcPr>
          <w:p w14:paraId="77579E09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</w:p>
        </w:tc>
      </w:tr>
      <w:tr w:rsidR="00D10647" w:rsidRPr="005F53C3" w14:paraId="1484F02A" w14:textId="77777777" w:rsidTr="00D10647">
        <w:tc>
          <w:tcPr>
            <w:tcW w:w="1328" w:type="dxa"/>
          </w:tcPr>
          <w:p w14:paraId="530578D8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1590" w:type="dxa"/>
          </w:tcPr>
          <w:p w14:paraId="13F9E4B1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5866" w:type="dxa"/>
          </w:tcPr>
          <w:p w14:paraId="74C71531" w14:textId="77777777" w:rsidR="00D10647" w:rsidRPr="005F53C3" w:rsidRDefault="00D10647" w:rsidP="005F53C3">
            <w:pPr>
              <w:pStyle w:val="Tabellnormal"/>
              <w:rPr>
                <w:szCs w:val="20"/>
              </w:rPr>
            </w:pPr>
          </w:p>
        </w:tc>
      </w:tr>
    </w:tbl>
    <w:p w14:paraId="4AFE3C5F" w14:textId="77777777" w:rsidR="001B3C58" w:rsidRPr="00DD7785" w:rsidRDefault="00503749" w:rsidP="005F53C3">
      <w:pPr>
        <w:pStyle w:val="Overskrift1"/>
      </w:pPr>
      <w:r w:rsidRPr="00DD7785">
        <w:t>Relevant</w:t>
      </w:r>
      <w:r w:rsidR="00DA4D48">
        <w:t>e</w:t>
      </w:r>
      <w:r w:rsidRPr="00DD7785">
        <w:t xml:space="preserve"> </w:t>
      </w:r>
      <w:r w:rsidR="00E54D57">
        <w:t>arbeidsforhold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28"/>
        <w:gridCol w:w="1590"/>
        <w:gridCol w:w="2606"/>
        <w:gridCol w:w="3260"/>
      </w:tblGrid>
      <w:tr w:rsidR="002569C6" w:rsidRPr="005F53C3" w14:paraId="2A7F3757" w14:textId="77777777" w:rsidTr="00525490">
        <w:tc>
          <w:tcPr>
            <w:tcW w:w="2918" w:type="dxa"/>
            <w:gridSpan w:val="2"/>
            <w:shd w:val="clear" w:color="auto" w:fill="D9D9D9" w:themeFill="background1" w:themeFillShade="D9"/>
          </w:tcPr>
          <w:p w14:paraId="165EDC6F" w14:textId="77777777" w:rsidR="002569C6" w:rsidRPr="005F53C3" w:rsidRDefault="002569C6" w:rsidP="005F53C3">
            <w:pPr>
              <w:pStyle w:val="Tabellnormal"/>
              <w:rPr>
                <w:b/>
                <w:bCs w:val="0"/>
              </w:rPr>
            </w:pPr>
            <w:r w:rsidRPr="005F53C3">
              <w:rPr>
                <w:b/>
                <w:bCs w:val="0"/>
              </w:rPr>
              <w:t>Tidsperiode fra - til</w:t>
            </w:r>
          </w:p>
        </w:tc>
        <w:tc>
          <w:tcPr>
            <w:tcW w:w="2606" w:type="dxa"/>
            <w:shd w:val="clear" w:color="auto" w:fill="D9D9D9" w:themeFill="background1" w:themeFillShade="D9"/>
          </w:tcPr>
          <w:p w14:paraId="503B5295" w14:textId="77777777" w:rsidR="002569C6" w:rsidRPr="005F53C3" w:rsidRDefault="002569C6" w:rsidP="005F53C3">
            <w:pPr>
              <w:pStyle w:val="Tabellnormal"/>
              <w:rPr>
                <w:b/>
                <w:bCs w:val="0"/>
              </w:rPr>
            </w:pPr>
            <w:r w:rsidRPr="005F53C3">
              <w:rPr>
                <w:b/>
                <w:bCs w:val="0"/>
              </w:rPr>
              <w:t>Arbeidsgiver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EDC0A2E" w14:textId="77777777" w:rsidR="002569C6" w:rsidRPr="005F53C3" w:rsidRDefault="002569C6" w:rsidP="005F53C3">
            <w:pPr>
              <w:pStyle w:val="Tabellnormal"/>
              <w:rPr>
                <w:b/>
                <w:bCs w:val="0"/>
              </w:rPr>
            </w:pPr>
            <w:r w:rsidRPr="005F53C3">
              <w:rPr>
                <w:b/>
                <w:bCs w:val="0"/>
              </w:rPr>
              <w:t>Beskrivelse stilling/rolle</w:t>
            </w:r>
          </w:p>
        </w:tc>
      </w:tr>
      <w:tr w:rsidR="002569C6" w:rsidRPr="00E72AEC" w14:paraId="0F988EE4" w14:textId="77777777" w:rsidTr="00525490">
        <w:tc>
          <w:tcPr>
            <w:tcW w:w="1328" w:type="dxa"/>
          </w:tcPr>
          <w:p w14:paraId="6D7ADA05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  <w:r w:rsidRPr="005F53C3">
              <w:rPr>
                <w:szCs w:val="20"/>
              </w:rPr>
              <w:t>&lt;mnd. år&gt;</w:t>
            </w:r>
          </w:p>
        </w:tc>
        <w:tc>
          <w:tcPr>
            <w:tcW w:w="1590" w:type="dxa"/>
          </w:tcPr>
          <w:p w14:paraId="1D0AF4B8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  <w:r w:rsidRPr="005F53C3">
              <w:rPr>
                <w:szCs w:val="20"/>
              </w:rPr>
              <w:t>&lt;mnd. år&gt;</w:t>
            </w:r>
          </w:p>
        </w:tc>
        <w:tc>
          <w:tcPr>
            <w:tcW w:w="2606" w:type="dxa"/>
          </w:tcPr>
          <w:p w14:paraId="485AF6E8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  <w:r w:rsidRPr="005F53C3">
              <w:rPr>
                <w:szCs w:val="20"/>
              </w:rPr>
              <w:t>&lt;Navn&gt;</w:t>
            </w:r>
          </w:p>
        </w:tc>
        <w:tc>
          <w:tcPr>
            <w:tcW w:w="3260" w:type="dxa"/>
          </w:tcPr>
          <w:p w14:paraId="64BF07BB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  <w:r w:rsidRPr="005F53C3">
              <w:rPr>
                <w:szCs w:val="20"/>
              </w:rPr>
              <w:t>&lt;Stilling/kort beskrivelse&gt;</w:t>
            </w:r>
          </w:p>
        </w:tc>
      </w:tr>
      <w:tr w:rsidR="002569C6" w:rsidRPr="00E72AEC" w14:paraId="64FE2F36" w14:textId="77777777" w:rsidTr="00525490">
        <w:tc>
          <w:tcPr>
            <w:tcW w:w="1328" w:type="dxa"/>
          </w:tcPr>
          <w:p w14:paraId="6AAE8144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1590" w:type="dxa"/>
          </w:tcPr>
          <w:p w14:paraId="43A1EFA2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2606" w:type="dxa"/>
          </w:tcPr>
          <w:p w14:paraId="36730334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3260" w:type="dxa"/>
          </w:tcPr>
          <w:p w14:paraId="754EA433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</w:tr>
      <w:tr w:rsidR="002569C6" w:rsidRPr="00E72AEC" w14:paraId="2DBE9D02" w14:textId="77777777" w:rsidTr="00525490">
        <w:tc>
          <w:tcPr>
            <w:tcW w:w="1328" w:type="dxa"/>
          </w:tcPr>
          <w:p w14:paraId="06662009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1590" w:type="dxa"/>
          </w:tcPr>
          <w:p w14:paraId="16E79E96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2606" w:type="dxa"/>
          </w:tcPr>
          <w:p w14:paraId="4EBBA580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3260" w:type="dxa"/>
          </w:tcPr>
          <w:p w14:paraId="0FC90482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</w:tr>
      <w:tr w:rsidR="002569C6" w:rsidRPr="00E72AEC" w14:paraId="0250E8C3" w14:textId="77777777" w:rsidTr="00525490">
        <w:tc>
          <w:tcPr>
            <w:tcW w:w="1328" w:type="dxa"/>
          </w:tcPr>
          <w:p w14:paraId="049A2EE5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1590" w:type="dxa"/>
          </w:tcPr>
          <w:p w14:paraId="2A05C083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2606" w:type="dxa"/>
          </w:tcPr>
          <w:p w14:paraId="39B739B5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  <w:tc>
          <w:tcPr>
            <w:tcW w:w="3260" w:type="dxa"/>
          </w:tcPr>
          <w:p w14:paraId="452D9F9B" w14:textId="77777777" w:rsidR="002569C6" w:rsidRPr="005F53C3" w:rsidRDefault="002569C6" w:rsidP="005F53C3">
            <w:pPr>
              <w:pStyle w:val="Tabellnormal"/>
              <w:rPr>
                <w:szCs w:val="20"/>
              </w:rPr>
            </w:pPr>
          </w:p>
        </w:tc>
      </w:tr>
    </w:tbl>
    <w:p w14:paraId="74FE2015" w14:textId="77777777" w:rsidR="002318E9" w:rsidRDefault="002318E9">
      <w:pPr>
        <w:spacing w:after="200" w:line="276" w:lineRule="auto"/>
        <w:rPr>
          <w:rFonts w:ascii="Aptos" w:hAnsi="Aptos"/>
          <w:b/>
          <w:bCs/>
          <w:sz w:val="22"/>
        </w:rPr>
      </w:pPr>
      <w:r>
        <w:br w:type="page"/>
      </w:r>
    </w:p>
    <w:p w14:paraId="5421BC04" w14:textId="77777777" w:rsidR="001B3C58" w:rsidRPr="00DD7785" w:rsidRDefault="00CC7465" w:rsidP="005F53C3">
      <w:pPr>
        <w:pStyle w:val="Overskrift1"/>
      </w:pPr>
      <w:r w:rsidRPr="00DD7785">
        <w:lastRenderedPageBreak/>
        <w:t xml:space="preserve">Relevant </w:t>
      </w:r>
      <w:r w:rsidR="008103F1" w:rsidRPr="00DD7785">
        <w:t>oppdrags</w:t>
      </w:r>
      <w:r w:rsidRPr="00DD7785">
        <w:t>erfaring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8103F1" w14:paraId="2BBF4A9B" w14:textId="77777777" w:rsidTr="006107EB">
        <w:trPr>
          <w:trHeight w:val="545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2D36D612" w14:textId="77777777" w:rsidR="008103F1" w:rsidRPr="002318E9" w:rsidRDefault="008103F1" w:rsidP="002318E9">
            <w:pPr>
              <w:pStyle w:val="Tabellnormal"/>
              <w:rPr>
                <w:b/>
                <w:bCs w:val="0"/>
              </w:rPr>
            </w:pPr>
            <w:r w:rsidRPr="002318E9">
              <w:rPr>
                <w:b/>
                <w:bCs w:val="0"/>
              </w:rPr>
              <w:t>Referanseoppdrag 1</w:t>
            </w:r>
          </w:p>
        </w:tc>
      </w:tr>
      <w:tr w:rsidR="001330FA" w14:paraId="76EF94FE" w14:textId="77777777" w:rsidTr="00050358">
        <w:tc>
          <w:tcPr>
            <w:tcW w:w="2972" w:type="dxa"/>
          </w:tcPr>
          <w:p w14:paraId="649DDC85" w14:textId="77777777" w:rsidR="001330FA" w:rsidRDefault="008849D5" w:rsidP="002318E9">
            <w:pPr>
              <w:pStyle w:val="Tabellnormal"/>
            </w:pPr>
            <w:r>
              <w:t>Oppdragsgiver</w:t>
            </w:r>
          </w:p>
          <w:p w14:paraId="1721CDB5" w14:textId="77777777" w:rsidR="006107EB" w:rsidRPr="008103F1" w:rsidRDefault="006107EB" w:rsidP="002318E9">
            <w:pPr>
              <w:pStyle w:val="Tabellnormal"/>
            </w:pPr>
          </w:p>
        </w:tc>
        <w:tc>
          <w:tcPr>
            <w:tcW w:w="6090" w:type="dxa"/>
          </w:tcPr>
          <w:p w14:paraId="06DD681B" w14:textId="77777777" w:rsidR="001330FA" w:rsidRPr="008103F1" w:rsidRDefault="00050358" w:rsidP="002318E9">
            <w:pPr>
              <w:pStyle w:val="Tabellnormal"/>
            </w:pPr>
            <w:r>
              <w:t>&lt;Navn</w:t>
            </w:r>
            <w:r w:rsidR="008849D5">
              <w:t xml:space="preserve"> o</w:t>
            </w:r>
            <w:r w:rsidR="00CB7A4E">
              <w:t>p</w:t>
            </w:r>
            <w:r w:rsidR="008849D5">
              <w:t>pdragsgiver</w:t>
            </w:r>
            <w:r>
              <w:t>&gt;</w:t>
            </w:r>
          </w:p>
        </w:tc>
      </w:tr>
      <w:tr w:rsidR="001330FA" w14:paraId="2A307EB7" w14:textId="77777777" w:rsidTr="00050358">
        <w:tc>
          <w:tcPr>
            <w:tcW w:w="2972" w:type="dxa"/>
          </w:tcPr>
          <w:p w14:paraId="6033D586" w14:textId="77777777" w:rsidR="001330FA" w:rsidRDefault="00ED7AFA" w:rsidP="002318E9">
            <w:pPr>
              <w:pStyle w:val="Tabellnormal"/>
            </w:pPr>
            <w:r>
              <w:t>Oppdragets v</w:t>
            </w:r>
            <w:r w:rsidR="008103F1">
              <w:t>arighet</w:t>
            </w:r>
          </w:p>
          <w:p w14:paraId="3F935C42" w14:textId="77777777" w:rsidR="006107EB" w:rsidRPr="008103F1" w:rsidRDefault="006107EB" w:rsidP="002318E9">
            <w:pPr>
              <w:pStyle w:val="Tabellnormal"/>
            </w:pPr>
          </w:p>
        </w:tc>
        <w:tc>
          <w:tcPr>
            <w:tcW w:w="6090" w:type="dxa"/>
          </w:tcPr>
          <w:p w14:paraId="13471D02" w14:textId="77777777" w:rsidR="001330FA" w:rsidRPr="008103F1" w:rsidRDefault="00B045DF" w:rsidP="002318E9">
            <w:pPr>
              <w:pStyle w:val="Tabellnormal"/>
            </w:pPr>
            <w:r>
              <w:t xml:space="preserve">&lt;Mnd. </w:t>
            </w:r>
            <w:r w:rsidR="00CB7A4E">
              <w:t>Å</w:t>
            </w:r>
            <w:r>
              <w:t>r</w:t>
            </w:r>
            <w:r w:rsidR="00CB7A4E">
              <w:t xml:space="preserve"> fra - til</w:t>
            </w:r>
            <w:r>
              <w:t>&gt;</w:t>
            </w:r>
          </w:p>
        </w:tc>
      </w:tr>
      <w:tr w:rsidR="001330FA" w14:paraId="19B2767F" w14:textId="77777777" w:rsidTr="00050358">
        <w:tc>
          <w:tcPr>
            <w:tcW w:w="2972" w:type="dxa"/>
          </w:tcPr>
          <w:p w14:paraId="2179F3AC" w14:textId="77777777" w:rsidR="00201F7E" w:rsidRDefault="00DB5767" w:rsidP="002318E9">
            <w:pPr>
              <w:pStyle w:val="Tabellnormal"/>
            </w:pPr>
            <w:r>
              <w:t>Kort beskrivelse av</w:t>
            </w:r>
            <w:r w:rsidR="008849D5">
              <w:t xml:space="preserve"> </w:t>
            </w:r>
            <w:r w:rsidR="00083A38">
              <w:t xml:space="preserve">leveransen og </w:t>
            </w:r>
            <w:r w:rsidR="00EC03CB">
              <w:t>ressursens rolle og ansvarsområde</w:t>
            </w:r>
            <w:r w:rsidR="00083A38">
              <w:t>r</w:t>
            </w:r>
            <w:r w:rsidR="00EC03CB">
              <w:t xml:space="preserve"> i det aktuelle oppdraget</w:t>
            </w:r>
          </w:p>
          <w:p w14:paraId="5E85C202" w14:textId="77777777" w:rsidR="006107EB" w:rsidRPr="008103F1" w:rsidRDefault="006107EB" w:rsidP="002318E9">
            <w:pPr>
              <w:pStyle w:val="Tabellnormal"/>
            </w:pPr>
          </w:p>
        </w:tc>
        <w:tc>
          <w:tcPr>
            <w:tcW w:w="6090" w:type="dxa"/>
          </w:tcPr>
          <w:p w14:paraId="4C70AD3A" w14:textId="77777777" w:rsidR="001330FA" w:rsidRPr="008103F1" w:rsidRDefault="00B045DF" w:rsidP="002318E9">
            <w:pPr>
              <w:pStyle w:val="Tabellnormal"/>
            </w:pPr>
            <w:r>
              <w:t>&lt;Beskrivelse&gt;</w:t>
            </w:r>
          </w:p>
        </w:tc>
      </w:tr>
      <w:tr w:rsidR="001330FA" w14:paraId="169E224E" w14:textId="77777777" w:rsidTr="00050358">
        <w:tc>
          <w:tcPr>
            <w:tcW w:w="2972" w:type="dxa"/>
          </w:tcPr>
          <w:p w14:paraId="6E78933E" w14:textId="77777777" w:rsidR="001330FA" w:rsidRDefault="00201F7E" w:rsidP="002318E9">
            <w:pPr>
              <w:pStyle w:val="Tabellnormal"/>
            </w:pPr>
            <w:r>
              <w:t>Referanse</w:t>
            </w:r>
          </w:p>
          <w:p w14:paraId="22B598B4" w14:textId="77777777" w:rsidR="006107EB" w:rsidRPr="008103F1" w:rsidRDefault="006107EB" w:rsidP="002318E9">
            <w:pPr>
              <w:pStyle w:val="Tabellnormal"/>
            </w:pPr>
          </w:p>
        </w:tc>
        <w:tc>
          <w:tcPr>
            <w:tcW w:w="6090" w:type="dxa"/>
          </w:tcPr>
          <w:p w14:paraId="2BAFE983" w14:textId="77777777" w:rsidR="001330FA" w:rsidRPr="008103F1" w:rsidRDefault="007C5123" w:rsidP="002318E9">
            <w:pPr>
              <w:pStyle w:val="Tabellnormal"/>
            </w:pPr>
            <w:r>
              <w:t>&lt;Fullt navn og telefonnummer til kontaktperson&gt;</w:t>
            </w:r>
          </w:p>
        </w:tc>
      </w:tr>
    </w:tbl>
    <w:p w14:paraId="4B96CA66" w14:textId="77777777" w:rsidR="001B3C58" w:rsidRDefault="001B3C58" w:rsidP="001B3C58">
      <w:pPr>
        <w:rPr>
          <w:rFonts w:ascii="Aptos" w:hAnsi="Apto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6A25C8" w14:paraId="05B7A2D2" w14:textId="77777777" w:rsidTr="00502EB0">
        <w:trPr>
          <w:trHeight w:val="545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72DF9081" w14:textId="77777777" w:rsidR="006A25C8" w:rsidRPr="002318E9" w:rsidRDefault="006A25C8" w:rsidP="002318E9">
            <w:pPr>
              <w:pStyle w:val="Tabellnormal"/>
              <w:rPr>
                <w:b/>
                <w:bCs w:val="0"/>
              </w:rPr>
            </w:pPr>
            <w:r w:rsidRPr="002318E9">
              <w:rPr>
                <w:b/>
                <w:bCs w:val="0"/>
              </w:rPr>
              <w:t>Referanseoppdrag 2</w:t>
            </w:r>
          </w:p>
        </w:tc>
      </w:tr>
      <w:tr w:rsidR="006A25C8" w14:paraId="2DBEFBC9" w14:textId="77777777" w:rsidTr="00502EB0">
        <w:tc>
          <w:tcPr>
            <w:tcW w:w="2972" w:type="dxa"/>
          </w:tcPr>
          <w:p w14:paraId="70EE12CD" w14:textId="77777777" w:rsidR="006A25C8" w:rsidRDefault="006A25C8" w:rsidP="002318E9">
            <w:pPr>
              <w:pStyle w:val="Tabellnormal"/>
            </w:pPr>
            <w:r>
              <w:t>Oppdragsgiver</w:t>
            </w:r>
          </w:p>
          <w:p w14:paraId="78542B5F" w14:textId="77777777" w:rsidR="006A25C8" w:rsidRPr="008103F1" w:rsidRDefault="006A25C8" w:rsidP="002318E9">
            <w:pPr>
              <w:pStyle w:val="Tabellnormal"/>
            </w:pPr>
          </w:p>
        </w:tc>
        <w:tc>
          <w:tcPr>
            <w:tcW w:w="6090" w:type="dxa"/>
          </w:tcPr>
          <w:p w14:paraId="5010C0BD" w14:textId="77777777" w:rsidR="006A25C8" w:rsidRPr="008103F1" w:rsidRDefault="006A25C8" w:rsidP="002318E9">
            <w:pPr>
              <w:pStyle w:val="Tabellnormal"/>
            </w:pPr>
            <w:r>
              <w:t>&lt;Navn oppdragsgiver&gt;</w:t>
            </w:r>
          </w:p>
        </w:tc>
      </w:tr>
      <w:tr w:rsidR="006A25C8" w14:paraId="62868279" w14:textId="77777777" w:rsidTr="00502EB0">
        <w:tc>
          <w:tcPr>
            <w:tcW w:w="2972" w:type="dxa"/>
          </w:tcPr>
          <w:p w14:paraId="12CE21CB" w14:textId="77777777" w:rsidR="006A25C8" w:rsidRDefault="006A25C8" w:rsidP="002318E9">
            <w:pPr>
              <w:pStyle w:val="Tabellnormal"/>
            </w:pPr>
            <w:r>
              <w:t>Oppdragets varighet</w:t>
            </w:r>
          </w:p>
          <w:p w14:paraId="08F31F13" w14:textId="77777777" w:rsidR="006A25C8" w:rsidRPr="008103F1" w:rsidRDefault="006A25C8" w:rsidP="002318E9">
            <w:pPr>
              <w:pStyle w:val="Tabellnormal"/>
            </w:pPr>
          </w:p>
        </w:tc>
        <w:tc>
          <w:tcPr>
            <w:tcW w:w="6090" w:type="dxa"/>
          </w:tcPr>
          <w:p w14:paraId="71FBC376" w14:textId="77777777" w:rsidR="006A25C8" w:rsidRPr="008103F1" w:rsidRDefault="006A25C8" w:rsidP="002318E9">
            <w:pPr>
              <w:pStyle w:val="Tabellnormal"/>
            </w:pPr>
            <w:r>
              <w:t>&lt;Mnd. År fra - til&gt;</w:t>
            </w:r>
          </w:p>
        </w:tc>
      </w:tr>
      <w:tr w:rsidR="006A25C8" w14:paraId="707CEFE2" w14:textId="77777777" w:rsidTr="00502EB0">
        <w:tc>
          <w:tcPr>
            <w:tcW w:w="2972" w:type="dxa"/>
          </w:tcPr>
          <w:p w14:paraId="5D48387E" w14:textId="77777777" w:rsidR="006A25C8" w:rsidRDefault="006A25C8" w:rsidP="002318E9">
            <w:pPr>
              <w:pStyle w:val="Tabellnormal"/>
            </w:pPr>
            <w:r>
              <w:t>Kort beskrivelse av leveransen og ressursens rolle og ansvarsområder i det aktuelle oppdraget</w:t>
            </w:r>
          </w:p>
          <w:p w14:paraId="36AC2020" w14:textId="77777777" w:rsidR="006A25C8" w:rsidRPr="008103F1" w:rsidRDefault="006A25C8" w:rsidP="002318E9">
            <w:pPr>
              <w:pStyle w:val="Tabellnormal"/>
            </w:pPr>
          </w:p>
        </w:tc>
        <w:tc>
          <w:tcPr>
            <w:tcW w:w="6090" w:type="dxa"/>
          </w:tcPr>
          <w:p w14:paraId="04594A1D" w14:textId="77777777" w:rsidR="006A25C8" w:rsidRPr="008103F1" w:rsidRDefault="006A25C8" w:rsidP="002318E9">
            <w:pPr>
              <w:pStyle w:val="Tabellnormal"/>
            </w:pPr>
            <w:r>
              <w:t>&lt;Beskrivelse&gt;</w:t>
            </w:r>
          </w:p>
        </w:tc>
      </w:tr>
      <w:tr w:rsidR="006A25C8" w14:paraId="57F14643" w14:textId="77777777" w:rsidTr="00502EB0">
        <w:tc>
          <w:tcPr>
            <w:tcW w:w="2972" w:type="dxa"/>
          </w:tcPr>
          <w:p w14:paraId="040B9788" w14:textId="77777777" w:rsidR="006A25C8" w:rsidRDefault="006A25C8" w:rsidP="002318E9">
            <w:pPr>
              <w:pStyle w:val="Tabellnormal"/>
            </w:pPr>
            <w:r>
              <w:t>Referanse</w:t>
            </w:r>
          </w:p>
          <w:p w14:paraId="4BC0FB92" w14:textId="77777777" w:rsidR="006A25C8" w:rsidRPr="008103F1" w:rsidRDefault="006A25C8" w:rsidP="002318E9">
            <w:pPr>
              <w:pStyle w:val="Tabellnormal"/>
            </w:pPr>
          </w:p>
        </w:tc>
        <w:tc>
          <w:tcPr>
            <w:tcW w:w="6090" w:type="dxa"/>
          </w:tcPr>
          <w:p w14:paraId="457FEE99" w14:textId="77777777" w:rsidR="006A25C8" w:rsidRPr="008103F1" w:rsidRDefault="006A25C8" w:rsidP="002318E9">
            <w:pPr>
              <w:pStyle w:val="Tabellnormal"/>
            </w:pPr>
            <w:r>
              <w:t>&lt;Fullt navn og telefonnummer til kontaktperson&gt;</w:t>
            </w:r>
          </w:p>
        </w:tc>
      </w:tr>
    </w:tbl>
    <w:p w14:paraId="5E215AA5" w14:textId="77777777" w:rsidR="003C75D0" w:rsidRDefault="003C75D0" w:rsidP="003C75D0">
      <w:pPr>
        <w:rPr>
          <w:rFonts w:ascii="Aptos" w:hAnsi="Apto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6A25C8" w14:paraId="3B10C6A3" w14:textId="77777777" w:rsidTr="00502EB0">
        <w:trPr>
          <w:trHeight w:val="545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409F51C5" w14:textId="77777777" w:rsidR="006A25C8" w:rsidRPr="002318E9" w:rsidRDefault="006A25C8" w:rsidP="002318E9">
            <w:pPr>
              <w:pStyle w:val="Tabellnormal"/>
              <w:rPr>
                <w:b/>
                <w:bCs w:val="0"/>
              </w:rPr>
            </w:pPr>
            <w:r w:rsidRPr="002318E9">
              <w:rPr>
                <w:b/>
                <w:bCs w:val="0"/>
              </w:rPr>
              <w:t>Referanseoppdrag 3</w:t>
            </w:r>
          </w:p>
        </w:tc>
      </w:tr>
      <w:tr w:rsidR="006A25C8" w14:paraId="1DE84045" w14:textId="77777777" w:rsidTr="00502EB0">
        <w:tc>
          <w:tcPr>
            <w:tcW w:w="2972" w:type="dxa"/>
          </w:tcPr>
          <w:p w14:paraId="0DA12D6A" w14:textId="77777777" w:rsidR="006A25C8" w:rsidRDefault="006A25C8" w:rsidP="002318E9">
            <w:pPr>
              <w:pStyle w:val="Tabellnormal"/>
            </w:pPr>
            <w:r>
              <w:t>Oppdragsgiver</w:t>
            </w:r>
          </w:p>
          <w:p w14:paraId="7B57F8F2" w14:textId="77777777" w:rsidR="006A25C8" w:rsidRPr="008103F1" w:rsidRDefault="006A25C8" w:rsidP="002318E9">
            <w:pPr>
              <w:pStyle w:val="Tabellnormal"/>
            </w:pPr>
          </w:p>
        </w:tc>
        <w:tc>
          <w:tcPr>
            <w:tcW w:w="6090" w:type="dxa"/>
          </w:tcPr>
          <w:p w14:paraId="78F65A04" w14:textId="77777777" w:rsidR="006A25C8" w:rsidRPr="008103F1" w:rsidRDefault="006A25C8" w:rsidP="002318E9">
            <w:pPr>
              <w:pStyle w:val="Tabellnormal"/>
            </w:pPr>
            <w:r>
              <w:t>&lt;Navn oppdragsgiver&gt;</w:t>
            </w:r>
          </w:p>
        </w:tc>
      </w:tr>
      <w:tr w:rsidR="006A25C8" w14:paraId="1E3CDAB7" w14:textId="77777777" w:rsidTr="00502EB0">
        <w:tc>
          <w:tcPr>
            <w:tcW w:w="2972" w:type="dxa"/>
          </w:tcPr>
          <w:p w14:paraId="71F6516F" w14:textId="77777777" w:rsidR="006A25C8" w:rsidRDefault="006A25C8" w:rsidP="002318E9">
            <w:pPr>
              <w:pStyle w:val="Tabellnormal"/>
            </w:pPr>
            <w:r>
              <w:t>Oppdragets varighet</w:t>
            </w:r>
          </w:p>
          <w:p w14:paraId="119EFC46" w14:textId="77777777" w:rsidR="006A25C8" w:rsidRPr="008103F1" w:rsidRDefault="006A25C8" w:rsidP="002318E9">
            <w:pPr>
              <w:pStyle w:val="Tabellnormal"/>
            </w:pPr>
          </w:p>
        </w:tc>
        <w:tc>
          <w:tcPr>
            <w:tcW w:w="6090" w:type="dxa"/>
          </w:tcPr>
          <w:p w14:paraId="1B40C11B" w14:textId="77777777" w:rsidR="006A25C8" w:rsidRPr="008103F1" w:rsidRDefault="006A25C8" w:rsidP="002318E9">
            <w:pPr>
              <w:pStyle w:val="Tabellnormal"/>
            </w:pPr>
            <w:r>
              <w:t>&lt;Mnd. År fra - til&gt;</w:t>
            </w:r>
          </w:p>
        </w:tc>
      </w:tr>
      <w:tr w:rsidR="006A25C8" w14:paraId="4713DA8C" w14:textId="77777777" w:rsidTr="00502EB0">
        <w:tc>
          <w:tcPr>
            <w:tcW w:w="2972" w:type="dxa"/>
          </w:tcPr>
          <w:p w14:paraId="1F9F50E9" w14:textId="77777777" w:rsidR="006A25C8" w:rsidRDefault="006A25C8" w:rsidP="002318E9">
            <w:pPr>
              <w:pStyle w:val="Tabellnormal"/>
            </w:pPr>
            <w:r>
              <w:t>Kort beskrivelse av leveransen og ressursens rolle og ansvarsområder i det aktuelle oppdraget</w:t>
            </w:r>
          </w:p>
          <w:p w14:paraId="3DEFB77D" w14:textId="77777777" w:rsidR="006A25C8" w:rsidRPr="008103F1" w:rsidRDefault="006A25C8" w:rsidP="002318E9">
            <w:pPr>
              <w:pStyle w:val="Tabellnormal"/>
            </w:pPr>
          </w:p>
        </w:tc>
        <w:tc>
          <w:tcPr>
            <w:tcW w:w="6090" w:type="dxa"/>
          </w:tcPr>
          <w:p w14:paraId="305EFCC5" w14:textId="77777777" w:rsidR="006A25C8" w:rsidRPr="008103F1" w:rsidRDefault="006A25C8" w:rsidP="002318E9">
            <w:pPr>
              <w:pStyle w:val="Tabellnormal"/>
            </w:pPr>
            <w:r>
              <w:t>&lt;Beskrivelse&gt;</w:t>
            </w:r>
          </w:p>
        </w:tc>
      </w:tr>
      <w:tr w:rsidR="006A25C8" w14:paraId="38F10C95" w14:textId="77777777" w:rsidTr="00502EB0">
        <w:tc>
          <w:tcPr>
            <w:tcW w:w="2972" w:type="dxa"/>
          </w:tcPr>
          <w:p w14:paraId="5FB4038D" w14:textId="77777777" w:rsidR="006A25C8" w:rsidRDefault="006A25C8" w:rsidP="002318E9">
            <w:pPr>
              <w:pStyle w:val="Tabellnormal"/>
            </w:pPr>
            <w:r>
              <w:t>Referanse</w:t>
            </w:r>
          </w:p>
          <w:p w14:paraId="17F91822" w14:textId="77777777" w:rsidR="006A25C8" w:rsidRPr="008103F1" w:rsidRDefault="006A25C8" w:rsidP="002318E9">
            <w:pPr>
              <w:pStyle w:val="Tabellnormal"/>
            </w:pPr>
          </w:p>
        </w:tc>
        <w:tc>
          <w:tcPr>
            <w:tcW w:w="6090" w:type="dxa"/>
          </w:tcPr>
          <w:p w14:paraId="4A1F9702" w14:textId="77777777" w:rsidR="006A25C8" w:rsidRPr="008103F1" w:rsidRDefault="006A25C8" w:rsidP="002318E9">
            <w:pPr>
              <w:pStyle w:val="Tabellnormal"/>
            </w:pPr>
            <w:r>
              <w:t>&lt;Fullt navn og telefonnummer til kontaktperson&gt;</w:t>
            </w:r>
          </w:p>
        </w:tc>
      </w:tr>
    </w:tbl>
    <w:p w14:paraId="127C7657" w14:textId="77777777" w:rsidR="0002309E" w:rsidRPr="00CE1233" w:rsidRDefault="0002309E" w:rsidP="002318E9">
      <w:pPr>
        <w:spacing w:before="960"/>
        <w:jc w:val="center"/>
        <w:rPr>
          <w:rFonts w:ascii="Aptos" w:hAnsi="Aptos"/>
        </w:rPr>
      </w:pPr>
      <w:r>
        <w:rPr>
          <w:rFonts w:ascii="Aptos" w:hAnsi="Aptos"/>
        </w:rPr>
        <w:t>***</w:t>
      </w:r>
    </w:p>
    <w:sectPr w:rsidR="0002309E" w:rsidRPr="00CE1233" w:rsidSect="005F53C3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438DF" w14:textId="77777777" w:rsidR="00454A5E" w:rsidRDefault="00454A5E" w:rsidP="00D359E3">
      <w:r>
        <w:separator/>
      </w:r>
    </w:p>
  </w:endnote>
  <w:endnote w:type="continuationSeparator" w:id="0">
    <w:p w14:paraId="3637EA91" w14:textId="77777777" w:rsidR="00454A5E" w:rsidRDefault="00454A5E" w:rsidP="00D35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0993D" w14:textId="77777777" w:rsidR="00454A5E" w:rsidRDefault="00454A5E" w:rsidP="00D359E3">
      <w:r>
        <w:separator/>
      </w:r>
    </w:p>
  </w:footnote>
  <w:footnote w:type="continuationSeparator" w:id="0">
    <w:p w14:paraId="05E74F7E" w14:textId="77777777" w:rsidR="00454A5E" w:rsidRDefault="00454A5E" w:rsidP="00D35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B10B" w14:textId="77777777" w:rsidR="005F53C3" w:rsidRPr="005F53C3" w:rsidRDefault="005F53C3" w:rsidP="002318E9">
    <w:pPr>
      <w:pStyle w:val="Topptekst"/>
      <w:spacing w:after="840"/>
    </w:pPr>
    <w:r w:rsidRPr="00E25307">
      <w:rPr>
        <w:noProof/>
      </w:rPr>
      <w:drawing>
        <wp:anchor distT="0" distB="0" distL="114300" distR="114300" simplePos="0" relativeHeight="251660288" behindDoc="1" locked="0" layoutInCell="1" allowOverlap="1" wp14:anchorId="0FF04C49" wp14:editId="06BB4A0B">
          <wp:simplePos x="0" y="0"/>
          <wp:positionH relativeFrom="column">
            <wp:posOffset>-509270</wp:posOffset>
          </wp:positionH>
          <wp:positionV relativeFrom="paragraph">
            <wp:posOffset>-78105</wp:posOffset>
          </wp:positionV>
          <wp:extent cx="1895475" cy="504825"/>
          <wp:effectExtent l="0" t="0" r="9525" b="9525"/>
          <wp:wrapTight wrapText="bothSides">
            <wp:wrapPolygon edited="0">
              <wp:start x="1737" y="0"/>
              <wp:lineTo x="0" y="0"/>
              <wp:lineTo x="0" y="17932"/>
              <wp:lineTo x="868" y="21192"/>
              <wp:lineTo x="2171" y="21192"/>
              <wp:lineTo x="3690" y="21192"/>
              <wp:lineTo x="3908" y="21192"/>
              <wp:lineTo x="4776" y="13042"/>
              <wp:lineTo x="21491" y="8966"/>
              <wp:lineTo x="21491" y="0"/>
              <wp:lineTo x="3690" y="0"/>
              <wp:lineTo x="1737" y="0"/>
            </wp:wrapPolygon>
          </wp:wrapTight>
          <wp:docPr id="1344106926" name="Bilde 2" descr="Et bilde som inneholder Grafikk, Font, grafisk design, teks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9888499" name="Bilde 2" descr="Et bilde som inneholder Grafikk, Font, grafisk design, tekst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E5BE6"/>
    <w:multiLevelType w:val="hybridMultilevel"/>
    <w:tmpl w:val="2144B14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C59B9"/>
    <w:multiLevelType w:val="hybridMultilevel"/>
    <w:tmpl w:val="935CD00C"/>
    <w:lvl w:ilvl="0" w:tplc="E36887C8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897473">
    <w:abstractNumId w:val="0"/>
  </w:num>
  <w:num w:numId="2" w16cid:durableId="66050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A5E"/>
    <w:rsid w:val="0002309E"/>
    <w:rsid w:val="00050358"/>
    <w:rsid w:val="00050C06"/>
    <w:rsid w:val="00083A38"/>
    <w:rsid w:val="000A4A77"/>
    <w:rsid w:val="00106F19"/>
    <w:rsid w:val="00111FF7"/>
    <w:rsid w:val="00114A7C"/>
    <w:rsid w:val="001330FA"/>
    <w:rsid w:val="001705BD"/>
    <w:rsid w:val="001827B7"/>
    <w:rsid w:val="001931D4"/>
    <w:rsid w:val="001A27B2"/>
    <w:rsid w:val="001B3C58"/>
    <w:rsid w:val="001C0FD7"/>
    <w:rsid w:val="001D260D"/>
    <w:rsid w:val="001D6211"/>
    <w:rsid w:val="00201F7E"/>
    <w:rsid w:val="002318E9"/>
    <w:rsid w:val="002569C6"/>
    <w:rsid w:val="0029637D"/>
    <w:rsid w:val="002D1921"/>
    <w:rsid w:val="00393AF5"/>
    <w:rsid w:val="00395C7B"/>
    <w:rsid w:val="003C75D0"/>
    <w:rsid w:val="00401173"/>
    <w:rsid w:val="00440A5C"/>
    <w:rsid w:val="00454A5E"/>
    <w:rsid w:val="00457B9A"/>
    <w:rsid w:val="00477AA2"/>
    <w:rsid w:val="00495183"/>
    <w:rsid w:val="004B09E4"/>
    <w:rsid w:val="004C5F8B"/>
    <w:rsid w:val="004D3013"/>
    <w:rsid w:val="004E79E4"/>
    <w:rsid w:val="004F7EB2"/>
    <w:rsid w:val="00503749"/>
    <w:rsid w:val="00547F28"/>
    <w:rsid w:val="00581C85"/>
    <w:rsid w:val="00592EDE"/>
    <w:rsid w:val="005B535A"/>
    <w:rsid w:val="005D3BBB"/>
    <w:rsid w:val="005F53C3"/>
    <w:rsid w:val="00604931"/>
    <w:rsid w:val="006107EB"/>
    <w:rsid w:val="00683E1C"/>
    <w:rsid w:val="006A25C8"/>
    <w:rsid w:val="006A6B67"/>
    <w:rsid w:val="006B5BFA"/>
    <w:rsid w:val="0076545D"/>
    <w:rsid w:val="0079437C"/>
    <w:rsid w:val="007C5123"/>
    <w:rsid w:val="007C77F9"/>
    <w:rsid w:val="008103F1"/>
    <w:rsid w:val="00820F20"/>
    <w:rsid w:val="00837027"/>
    <w:rsid w:val="008517BE"/>
    <w:rsid w:val="008727EA"/>
    <w:rsid w:val="008755D9"/>
    <w:rsid w:val="008849D5"/>
    <w:rsid w:val="00890610"/>
    <w:rsid w:val="0089406F"/>
    <w:rsid w:val="008C78F8"/>
    <w:rsid w:val="008D252D"/>
    <w:rsid w:val="009068F0"/>
    <w:rsid w:val="009553EA"/>
    <w:rsid w:val="0097571D"/>
    <w:rsid w:val="00987243"/>
    <w:rsid w:val="009A6867"/>
    <w:rsid w:val="009A7ECB"/>
    <w:rsid w:val="009F15F0"/>
    <w:rsid w:val="00A2331C"/>
    <w:rsid w:val="00A47D35"/>
    <w:rsid w:val="00A516E4"/>
    <w:rsid w:val="00A7122C"/>
    <w:rsid w:val="00AA2496"/>
    <w:rsid w:val="00AB6513"/>
    <w:rsid w:val="00AD2C9A"/>
    <w:rsid w:val="00B045DF"/>
    <w:rsid w:val="00B060C6"/>
    <w:rsid w:val="00B11925"/>
    <w:rsid w:val="00B17D34"/>
    <w:rsid w:val="00B33939"/>
    <w:rsid w:val="00B87B65"/>
    <w:rsid w:val="00BC0C94"/>
    <w:rsid w:val="00BC6E91"/>
    <w:rsid w:val="00BE1C38"/>
    <w:rsid w:val="00BF24D8"/>
    <w:rsid w:val="00BF3F0F"/>
    <w:rsid w:val="00C23177"/>
    <w:rsid w:val="00C51736"/>
    <w:rsid w:val="00C66C32"/>
    <w:rsid w:val="00C66CC3"/>
    <w:rsid w:val="00C75367"/>
    <w:rsid w:val="00CB19A6"/>
    <w:rsid w:val="00CB7A4E"/>
    <w:rsid w:val="00CC7465"/>
    <w:rsid w:val="00CE1233"/>
    <w:rsid w:val="00D10647"/>
    <w:rsid w:val="00D359E3"/>
    <w:rsid w:val="00D43186"/>
    <w:rsid w:val="00D466C2"/>
    <w:rsid w:val="00D72009"/>
    <w:rsid w:val="00DA47C5"/>
    <w:rsid w:val="00DA4D48"/>
    <w:rsid w:val="00DB1E9D"/>
    <w:rsid w:val="00DB5767"/>
    <w:rsid w:val="00DD0840"/>
    <w:rsid w:val="00DD5F2F"/>
    <w:rsid w:val="00DD7785"/>
    <w:rsid w:val="00DE5C56"/>
    <w:rsid w:val="00E00703"/>
    <w:rsid w:val="00E01862"/>
    <w:rsid w:val="00E54D57"/>
    <w:rsid w:val="00E7018D"/>
    <w:rsid w:val="00E72AEC"/>
    <w:rsid w:val="00E75590"/>
    <w:rsid w:val="00EA6DCB"/>
    <w:rsid w:val="00EC03CB"/>
    <w:rsid w:val="00ED00FF"/>
    <w:rsid w:val="00ED76DE"/>
    <w:rsid w:val="00ED7AFA"/>
    <w:rsid w:val="00EF3401"/>
    <w:rsid w:val="00F27246"/>
    <w:rsid w:val="00F4547E"/>
    <w:rsid w:val="00FE1AF6"/>
    <w:rsid w:val="00FE4918"/>
    <w:rsid w:val="00FE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53E4D"/>
  <w15:chartTrackingRefBased/>
  <w15:docId w15:val="{EF8076C8-BD17-4941-8857-FF768A623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F19"/>
    <w:pPr>
      <w:spacing w:after="0" w:line="240" w:lineRule="auto"/>
    </w:pPr>
    <w:rPr>
      <w:sz w:val="24"/>
    </w:rPr>
  </w:style>
  <w:style w:type="paragraph" w:styleId="Overskrift1">
    <w:name w:val="heading 1"/>
    <w:basedOn w:val="Listeavsnitt"/>
    <w:next w:val="Normal"/>
    <w:link w:val="Overskrift1Tegn"/>
    <w:uiPriority w:val="9"/>
    <w:qFormat/>
    <w:rsid w:val="005F53C3"/>
    <w:pPr>
      <w:numPr>
        <w:numId w:val="2"/>
      </w:numPr>
      <w:spacing w:before="360" w:after="120"/>
      <w:ind w:left="425" w:hanging="425"/>
      <w:outlineLvl w:val="0"/>
    </w:pPr>
    <w:rPr>
      <w:rFonts w:ascii="Aptos" w:hAnsi="Aptos"/>
      <w:b/>
      <w:bCs/>
      <w:sz w:val="2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B19A6"/>
    <w:pPr>
      <w:keepNext/>
      <w:keepLines/>
      <w:spacing w:before="60" w:after="6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B19A6"/>
    <w:pPr>
      <w:keepNext/>
      <w:keepLines/>
      <w:spacing w:before="6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B19A6"/>
    <w:pPr>
      <w:keepNext/>
      <w:keepLines/>
      <w:spacing w:before="60" w:after="60"/>
      <w:outlineLvl w:val="3"/>
    </w:pPr>
    <w:rPr>
      <w:rFonts w:asciiTheme="majorHAnsi" w:eastAsiaTheme="majorEastAsia" w:hAnsiTheme="majorHAnsi" w:cstheme="majorBidi"/>
      <w:b/>
      <w:bCs/>
      <w:iCs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B19A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B19A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sz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B19A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B19A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B19A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F53C3"/>
    <w:rPr>
      <w:rFonts w:ascii="Aptos" w:hAnsi="Aptos"/>
      <w:b/>
      <w:bCs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B19A6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B19A6"/>
    <w:rPr>
      <w:rFonts w:asciiTheme="majorHAnsi" w:eastAsiaTheme="majorEastAsia" w:hAnsiTheme="majorHAnsi" w:cstheme="majorBidi"/>
      <w:b/>
      <w:bCs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B19A6"/>
    <w:rPr>
      <w:rFonts w:asciiTheme="majorHAnsi" w:eastAsiaTheme="majorEastAsia" w:hAnsiTheme="majorHAnsi" w:cstheme="majorBidi"/>
      <w:b/>
      <w:bCs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B19A6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B19A6"/>
    <w:rPr>
      <w:rFonts w:asciiTheme="majorHAnsi" w:eastAsiaTheme="majorEastAsia" w:hAnsiTheme="majorHAnsi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B19A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B19A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B19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CB19A6"/>
    <w:rPr>
      <w:b/>
      <w:bCs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CB19A6"/>
    <w:pP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B19A6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B19A6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B19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erk">
    <w:name w:val="Strong"/>
    <w:uiPriority w:val="22"/>
    <w:qFormat/>
    <w:rsid w:val="00CB19A6"/>
    <w:rPr>
      <w:b/>
      <w:bCs/>
    </w:rPr>
  </w:style>
  <w:style w:type="character" w:styleId="Utheving">
    <w:name w:val="Emphasis"/>
    <w:uiPriority w:val="20"/>
    <w:qFormat/>
    <w:rsid w:val="00CB19A6"/>
    <w:rPr>
      <w:i/>
      <w:iCs/>
    </w:rPr>
  </w:style>
  <w:style w:type="paragraph" w:styleId="Ingenmellomrom">
    <w:name w:val="No Spacing"/>
    <w:basedOn w:val="Normal"/>
    <w:link w:val="IngenmellomromTegn"/>
    <w:uiPriority w:val="1"/>
    <w:qFormat/>
    <w:rsid w:val="00CB19A6"/>
    <w:rPr>
      <w:sz w:val="22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CB19A6"/>
  </w:style>
  <w:style w:type="paragraph" w:styleId="Listeavsnitt">
    <w:name w:val="List Paragraph"/>
    <w:basedOn w:val="Normal"/>
    <w:uiPriority w:val="34"/>
    <w:qFormat/>
    <w:rsid w:val="00CB19A6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CB19A6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CB19A6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B19A6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B19A6"/>
    <w:rPr>
      <w:b/>
      <w:bCs/>
      <w:i/>
      <w:iCs/>
    </w:rPr>
  </w:style>
  <w:style w:type="character" w:styleId="Svakutheving">
    <w:name w:val="Subtle Emphasis"/>
    <w:uiPriority w:val="19"/>
    <w:qFormat/>
    <w:rsid w:val="00CB19A6"/>
    <w:rPr>
      <w:i/>
      <w:iCs/>
      <w:color w:val="auto"/>
    </w:rPr>
  </w:style>
  <w:style w:type="character" w:styleId="Sterkutheving">
    <w:name w:val="Intense Emphasis"/>
    <w:uiPriority w:val="21"/>
    <w:qFormat/>
    <w:rsid w:val="00CB19A6"/>
    <w:rPr>
      <w:b/>
      <w:bCs/>
      <w:i/>
      <w:iCs/>
      <w:color w:val="auto"/>
    </w:rPr>
  </w:style>
  <w:style w:type="character" w:styleId="Svakreferanse">
    <w:name w:val="Subtle Reference"/>
    <w:uiPriority w:val="31"/>
    <w:qFormat/>
    <w:rsid w:val="00CB19A6"/>
    <w:rPr>
      <w:smallCaps/>
      <w:color w:val="auto"/>
      <w:u w:val="single"/>
    </w:rPr>
  </w:style>
  <w:style w:type="character" w:styleId="Sterkreferanse">
    <w:name w:val="Intense Reference"/>
    <w:uiPriority w:val="32"/>
    <w:qFormat/>
    <w:rsid w:val="00CB19A6"/>
    <w:rPr>
      <w:b/>
      <w:bCs/>
      <w:smallCaps/>
      <w:color w:val="auto"/>
      <w:spacing w:val="5"/>
      <w:u w:val="single"/>
    </w:rPr>
  </w:style>
  <w:style w:type="character" w:styleId="Boktittel">
    <w:name w:val="Book Title"/>
    <w:uiPriority w:val="33"/>
    <w:qFormat/>
    <w:rsid w:val="00CB19A6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CB19A6"/>
    <w:pPr>
      <w:outlineLvl w:val="9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B17D3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17D34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39"/>
    <w:rsid w:val="00B17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D359E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359E3"/>
    <w:rPr>
      <w:sz w:val="24"/>
    </w:rPr>
  </w:style>
  <w:style w:type="paragraph" w:styleId="Bunntekst">
    <w:name w:val="footer"/>
    <w:basedOn w:val="Normal"/>
    <w:link w:val="BunntekstTegn"/>
    <w:uiPriority w:val="99"/>
    <w:unhideWhenUsed/>
    <w:rsid w:val="00D359E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359E3"/>
    <w:rPr>
      <w:sz w:val="24"/>
    </w:rPr>
  </w:style>
  <w:style w:type="paragraph" w:customStyle="1" w:styleId="Tabellnormal">
    <w:name w:val="Tabell normal"/>
    <w:basedOn w:val="Normal"/>
    <w:qFormat/>
    <w:rsid w:val="005F53C3"/>
    <w:rPr>
      <w:rFonts w:ascii="Aptos" w:hAnsi="Aptos"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tortinget.sharepoint.com/sites/contentTypeHub/Dokumentmaler/Anskaffelse-Innkj&#248;p/CV.dotx" TargetMode="External"/></Relationships>
</file>

<file path=word/theme/theme1.xml><?xml version="1.0" encoding="utf-8"?>
<a:theme xmlns:a="http://schemas.openxmlformats.org/drawingml/2006/main" name="Østfold fylkeskommune">
  <a:themeElements>
    <a:clrScheme name="Østfold fylkeskommune">
      <a:dk1>
        <a:sysClr val="windowText" lastClr="000000"/>
      </a:dk1>
      <a:lt1>
        <a:sysClr val="window" lastClr="FFFFFF"/>
      </a:lt1>
      <a:dk2>
        <a:srgbClr val="002B49"/>
      </a:dk2>
      <a:lt2>
        <a:srgbClr val="EEECE1"/>
      </a:lt2>
      <a:accent1>
        <a:srgbClr val="00A3E0"/>
      </a:accent1>
      <a:accent2>
        <a:srgbClr val="F9423A"/>
      </a:accent2>
      <a:accent3>
        <a:srgbClr val="FFCD00"/>
      </a:accent3>
      <a:accent4>
        <a:srgbClr val="43B02A"/>
      </a:accent4>
      <a:accent5>
        <a:srgbClr val="AA8066"/>
      </a:accent5>
      <a:accent6>
        <a:srgbClr val="F9423A"/>
      </a:accent6>
      <a:hlink>
        <a:srgbClr val="00007F"/>
      </a:hlink>
      <a:folHlink>
        <a:srgbClr val="3F0040"/>
      </a:folHlink>
    </a:clrScheme>
    <a:fontScheme name="Østfold fylkeskommun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Rutenett">
      <a:fillStyleLst>
        <a:solidFill>
          <a:schemeClr val="phClr"/>
        </a:solidFill>
        <a:solidFill>
          <a:schemeClr val="phClr">
            <a:tint val="50000"/>
          </a:schemeClr>
        </a:solidFill>
        <a:gradFill rotWithShape="1">
          <a:gsLst>
            <a:gs pos="0">
              <a:schemeClr val="phClr"/>
            </a:gs>
            <a:gs pos="90000">
              <a:schemeClr val="phClr">
                <a:shade val="100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175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"/>
          </a:scene3d>
          <a:sp3d extrusionH="12700" contourW="25400" prstMaterial="flat">
            <a:bevelT w="63500" h="152400" prst="angle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noFill/>
        <a:ln w="9525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0" tIns="10800" rIns="0" bIns="10800" numCol="1" anchor="ctr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nb-NO" sz="3600" b="0" i="0" u="none" strike="noStrike" cap="none" normalizeH="0" baseline="0">
            <a:ln>
              <a:noFill/>
            </a:ln>
            <a:solidFill>
              <a:schemeClr val="tx2"/>
            </a:solidFill>
            <a:effectLst/>
            <a:latin typeface="Museo 500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noFill/>
        <a:ln w="9525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0" tIns="10800" rIns="0" bIns="10800" numCol="1" anchor="ctr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nb-NO" sz="3600" b="0" i="0" u="none" strike="noStrike" cap="none" normalizeH="0" baseline="0">
            <a:ln>
              <a:noFill/>
            </a:ln>
            <a:solidFill>
              <a:schemeClr val="tx2"/>
            </a:solidFill>
            <a:effectLst/>
            <a:latin typeface="Museo 500" charset="0"/>
          </a:defRPr>
        </a:defPPr>
      </a:lstStyle>
    </a:lnDef>
  </a:objectDefaults>
  <a:extraClrSchemeLst>
    <a:extraClrScheme>
      <a:clrScheme name="ny fylkeskommunemal_mellomblå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ny fylkeskommunemal_mellomblå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ny fylkeskommunemal_mellomblå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ny fylkeskommunemal_mellomblå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ny fylkeskommunemal_mellomblå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ny fylkeskommunemal_mellomblå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ny fylkeskommunemal_mellomblå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ny fylkeskommunemal_mellomblå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ny fylkeskommunemal_mellomblå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ny fylkeskommunemal_mellomblå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ny fylkeskommunemal_mellomblå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ny fylkeskommunemal_mellomblå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daArkivref xmlns="cb0bb0c4-1762-4fd1-8095-ee74821cdcd0">
      <Url>https://stortinget.sharepoint.com/teams/Vaktmestertjenester2/SitePages/Download.aspx?journalpostId=3864890&amp;dokumentId=3864908</Url>
      <Description>2026/30098 (2)</Description>
    </sidaArkivref>
    <sidaFunksjonTaxHTField xmlns="cb0bb0c4-1762-4fd1-8095-ee74821cdcd0">
      <Terms xmlns="http://schemas.microsoft.com/office/infopath/2007/PartnerControls"/>
    </sidaFunksjonTaxHTField>
    <TaxCatchAll xmlns="cb0bb0c4-1762-4fd1-8095-ee74821cdcd0" xsi:nil="true"/>
    <sidaAnskaffelseDokumentSett xmlns="cb0bb0c4-1762-4fd1-8095-ee74821cdcd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jekkliste for sikkerhetsspørsmål" ma:contentTypeID="0x010100E597067444FA2B47AF88D105670170AD030200807CD380ED51CE43AC0B9CCE956DFBE2" ma:contentTypeVersion="45" ma:contentTypeDescription="Dokumentmal for anskaffelsesdokumenter" ma:contentTypeScope="" ma:versionID="8259f197d6c7953d5b24d0f60b770d74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8a90cb17573cad443e03b8f46864f6c9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FunksjonTaxHTField" minOccurs="0"/>
                <xsd:element ref="ns2:sidaAnskaffelseDokumentSett" minOccurs="0"/>
                <xsd:element ref="ns2:sidaArkivr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385201f7-6def-453c-9172-b3d71ebf2232}" ma:internalName="TaxCatchAll" ma:showField="CatchAllData" ma:web="f7a0c454-c094-4b2a-98f7-d425602ab6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385201f7-6def-453c-9172-b3d71ebf2232}" ma:internalName="TaxCatchAllLabel" ma:readOnly="true" ma:showField="CatchAllDataLabel" ma:web="f7a0c454-c094-4b2a-98f7-d425602ab6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FunksjonTaxHTField" ma:index="10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idaAnskaffelseDokumentSett" ma:index="12" nillable="true" ma:displayName="Anskaffelsesdokumentsett" ma:default="" ma:format="Dropdown" ma:internalName="sidaAnskaffelseDokumentSett">
      <xsd:simpleType>
        <xsd:restriction base="dms:Choice">
          <xsd:enumeration value="Over 100 000"/>
          <xsd:enumeration value="Under 100 000"/>
        </xsd:restriction>
      </xsd:simpleType>
    </xsd:element>
    <xsd:element name="sidaArkivref" ma:index="13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Props1.xml><?xml version="1.0" encoding="utf-8"?>
<ds:datastoreItem xmlns:ds="http://schemas.openxmlformats.org/officeDocument/2006/customXml" ds:itemID="{5B2F8E15-25AA-4B38-84F8-B6E300589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91734-B265-4534-ABEC-C796C8E8B549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cb0bb0c4-1762-4fd1-8095-ee74821cdcd0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9DBAF7D-2A96-4749-B79D-EFAB597979FD}"/>
</file>

<file path=customXml/itemProps4.xml><?xml version="1.0" encoding="utf-8"?>
<ds:datastoreItem xmlns:ds="http://schemas.openxmlformats.org/officeDocument/2006/customXml" ds:itemID="{D3B72C7E-E939-4B4D-AB1B-0EEEBC6E25F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</Template>
  <TotalTime>1</TotalTime>
  <Pages>2</Pages>
  <Words>176</Words>
  <Characters>1220</Characters>
  <Application>Microsoft Office Word</Application>
  <DocSecurity>0</DocSecurity>
  <Lines>122</Lines>
  <Paragraphs>66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Henriette Heinecke</dc:creator>
  <cp:keywords/>
  <dc:description/>
  <cp:lastModifiedBy>Henriette Heinecke</cp:lastModifiedBy>
  <cp:revision>1</cp:revision>
  <dcterms:created xsi:type="dcterms:W3CDTF">2026-05-11T11:44:00Z</dcterms:created>
  <dcterms:modified xsi:type="dcterms:W3CDTF">2026-05-11T11:45:00Z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0x010100E597067444FA2B47AF88D105670170AD030200807CD380ED51CE43AC0B9CCE956DFBE2</vt:lpwstr>
  </property>
  <property fmtid="{D5CDD505-2E9C-101B-9397-08002B2CF9AE}" pid="3" name="sidaFunksjon">
    <vt:lpwstr/>
  </property>
  <property fmtid="{D5CDD505-2E9C-101B-9397-08002B2CF9AE}" pid="4" name="MediaServiceImageTags">
    <vt:lpwstr/>
  </property>
  <property fmtid="{D5CDD505-2E9C-101B-9397-08002B2CF9AE}" pid="5" name="lcf76f155ced4ddcb4097134ff3c332f">
    <vt:lpwstr/>
  </property>
  <property fmtid="{D5CDD505-2E9C-101B-9397-08002B2CF9AE}" pid="6" name="sidaDokumenteier">
    <vt:lpwstr/>
  </property>
  <property fmtid="{D5CDD505-2E9C-101B-9397-08002B2CF9AE}" pid="7" name="seksjonSida">
    <vt:lpwstr/>
  </property>
  <property fmtid="{D5CDD505-2E9C-101B-9397-08002B2CF9AE}" pid="8" name="sidaDokumenteierTaxHTField">
    <vt:lpwstr/>
  </property>
  <property fmtid="{D5CDD505-2E9C-101B-9397-08002B2CF9AE}" pid="10" name="docLang">
    <vt:lpwstr>nb</vt:lpwstr>
  </property>
</Properties>
</file>